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F0E" w:rsidRPr="00462FF0" w:rsidRDefault="00C40A55" w:rsidP="00107B5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D56C04">
        <w:rPr>
          <w:rFonts w:asciiTheme="majorHAnsi" w:hAnsiTheme="majorHAnsi" w:cstheme="majorHAnsi"/>
          <w:u w:val="single"/>
        </w:rPr>
        <w:t>Lesson 3</w:t>
      </w:r>
      <w:r w:rsidR="00B72666">
        <w:rPr>
          <w:rFonts w:asciiTheme="majorHAnsi" w:hAnsiTheme="majorHAnsi" w:cstheme="majorHAnsi"/>
          <w:u w:val="single"/>
        </w:rPr>
        <w:t xml:space="preserve"> </w:t>
      </w:r>
      <w:r w:rsidR="00EA4F0E">
        <w:rPr>
          <w:rFonts w:asciiTheme="majorHAnsi" w:hAnsiTheme="majorHAnsi" w:cstheme="majorHAnsi"/>
          <w:u w:val="single"/>
        </w:rPr>
        <w:t>–</w:t>
      </w:r>
      <w:r w:rsidR="00B72666">
        <w:rPr>
          <w:rFonts w:asciiTheme="majorHAnsi" w:hAnsiTheme="majorHAnsi" w:cstheme="majorHAnsi"/>
          <w:u w:val="single"/>
        </w:rPr>
        <w:t xml:space="preserve"> Answers</w:t>
      </w:r>
    </w:p>
    <w:p w:rsidR="00EA4F0E" w:rsidRDefault="00EA4F0E" w:rsidP="00107B53">
      <w:pPr>
        <w:rPr>
          <w:rFonts w:asciiTheme="majorHAnsi" w:hAnsiTheme="majorHAnsi" w:cstheme="majorHAnsi"/>
          <w:sz w:val="28"/>
        </w:rPr>
      </w:pPr>
      <w:r w:rsidRPr="00EA4F0E">
        <w:rPr>
          <w:rFonts w:asciiTheme="majorHAnsi" w:hAnsiTheme="majorHAnsi" w:cstheme="majorHAnsi"/>
          <w:sz w:val="28"/>
        </w:rPr>
        <w:t>1.</w:t>
      </w:r>
    </w:p>
    <w:p w:rsidR="00EA4F0E" w:rsidRDefault="00D63EEC" w:rsidP="00107B53">
      <w:pPr>
        <w:rPr>
          <w:rFonts w:asciiTheme="majorHAnsi" w:hAnsiTheme="majorHAnsi" w:cstheme="majorHAnsi"/>
        </w:rPr>
      </w:pPr>
      <w:r>
        <w:rPr>
          <w:noProof/>
        </w:rPr>
        <w:drawing>
          <wp:inline distT="0" distB="0" distL="0" distR="0" wp14:anchorId="5DD4E83F" wp14:editId="37111FD3">
            <wp:extent cx="4057650" cy="2057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EEC" w:rsidRDefault="00D63EEC" w:rsidP="00107B53">
      <w:pPr>
        <w:rPr>
          <w:rFonts w:asciiTheme="majorHAnsi" w:hAnsiTheme="majorHAnsi" w:cstheme="majorHAnsi"/>
        </w:rPr>
      </w:pPr>
      <w:r>
        <w:rPr>
          <w:noProof/>
        </w:rPr>
        <w:drawing>
          <wp:inline distT="0" distB="0" distL="0" distR="0" wp14:anchorId="7745CB5D" wp14:editId="266D286A">
            <wp:extent cx="1743075" cy="7334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  <w:sz w:val="28"/>
        </w:rPr>
      </w:pPr>
      <w:r w:rsidRPr="00D63EEC">
        <w:rPr>
          <w:rFonts w:asciiTheme="majorHAnsi" w:hAnsiTheme="majorHAnsi" w:cstheme="majorHAnsi"/>
          <w:sz w:val="28"/>
        </w:rPr>
        <w:t>2.</w:t>
      </w:r>
    </w:p>
    <w:p w:rsidR="00D63EEC" w:rsidRDefault="00D63EEC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C5D4D1A" wp14:editId="11BC5295">
            <wp:extent cx="1581150" cy="5334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972"/>
        <w:gridCol w:w="2977"/>
      </w:tblGrid>
      <w:tr w:rsidR="00D63EEC" w:rsidTr="009E697D">
        <w:tc>
          <w:tcPr>
            <w:tcW w:w="2972" w:type="dxa"/>
            <w:shd w:val="clear" w:color="auto" w:fill="FFE599" w:themeFill="accent4" w:themeFillTint="66"/>
          </w:tcPr>
          <w:p w:rsidR="00D63EEC" w:rsidRPr="000C1F71" w:rsidRDefault="00D63EEC" w:rsidP="009E697D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D63EEC" w:rsidRPr="000C1F71" w:rsidRDefault="00D63EEC" w:rsidP="009E697D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D63EEC" w:rsidTr="009E697D">
        <w:tc>
          <w:tcPr>
            <w:tcW w:w="2972" w:type="dxa"/>
          </w:tcPr>
          <w:p w:rsidR="00D63EEC" w:rsidRDefault="00D63EEC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1F946E41" wp14:editId="38C5597C">
                  <wp:extent cx="320722" cy="338876"/>
                  <wp:effectExtent l="0" t="0" r="3175" b="444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485067E" wp14:editId="1E56CA72">
                  <wp:extent cx="320722" cy="338876"/>
                  <wp:effectExtent l="0" t="0" r="3175" b="444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D63EEC" w:rsidRDefault="00D63EEC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52095073" wp14:editId="1B0048BA">
                  <wp:extent cx="320722" cy="303842"/>
                  <wp:effectExtent l="0" t="0" r="3175" b="127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30CDEEF" wp14:editId="7FD15D06">
                  <wp:extent cx="320722" cy="303842"/>
                  <wp:effectExtent l="0" t="0" r="3175" b="127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3EEC" w:rsidTr="009E697D">
        <w:tc>
          <w:tcPr>
            <w:tcW w:w="2972" w:type="dxa"/>
          </w:tcPr>
          <w:p w:rsidR="00D63EEC" w:rsidRDefault="00D63EEC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485067E" wp14:editId="1E56CA72">
                  <wp:extent cx="320722" cy="338876"/>
                  <wp:effectExtent l="0" t="0" r="3175" b="444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485067E" wp14:editId="1E56CA72">
                  <wp:extent cx="320722" cy="338876"/>
                  <wp:effectExtent l="0" t="0" r="3175" b="444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D63EEC" w:rsidRDefault="00D63EEC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7099303F" wp14:editId="3FDCC943">
                  <wp:extent cx="320722" cy="303842"/>
                  <wp:effectExtent l="0" t="0" r="3175" b="127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099303F" wp14:editId="3FDCC943">
                  <wp:extent cx="320722" cy="303842"/>
                  <wp:effectExtent l="0" t="0" r="3175" b="127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3EEC" w:rsidTr="009E697D">
        <w:tc>
          <w:tcPr>
            <w:tcW w:w="2972" w:type="dxa"/>
          </w:tcPr>
          <w:p w:rsidR="00D63EEC" w:rsidRDefault="00D63EEC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485067E" wp14:editId="1E56CA72">
                  <wp:extent cx="320722" cy="338876"/>
                  <wp:effectExtent l="0" t="0" r="3175" b="444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485067E" wp14:editId="1E56CA72">
                  <wp:extent cx="320722" cy="338876"/>
                  <wp:effectExtent l="0" t="0" r="3175" b="444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D63EEC" w:rsidRDefault="00D63EEC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7099303F" wp14:editId="3FDCC943">
                  <wp:extent cx="320722" cy="303842"/>
                  <wp:effectExtent l="0" t="0" r="3175" b="127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099303F" wp14:editId="3FDCC943">
                  <wp:extent cx="320722" cy="303842"/>
                  <wp:effectExtent l="0" t="0" r="3175" b="127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3EEC" w:rsidRPr="00D63EEC" w:rsidRDefault="00D63EEC" w:rsidP="00107B53">
      <w:pPr>
        <w:rPr>
          <w:rFonts w:asciiTheme="majorHAnsi" w:hAnsiTheme="majorHAnsi" w:cstheme="majorHAnsi"/>
          <w:b/>
          <w:sz w:val="28"/>
        </w:rPr>
      </w:pPr>
    </w:p>
    <w:p w:rsidR="00D63EEC" w:rsidRDefault="00D63EEC" w:rsidP="00107B53">
      <w:pPr>
        <w:rPr>
          <w:rFonts w:asciiTheme="majorHAnsi" w:hAnsiTheme="majorHAnsi" w:cstheme="majorHAnsi"/>
          <w:sz w:val="28"/>
        </w:rPr>
      </w:pPr>
      <w:r w:rsidRPr="00D63EEC">
        <w:rPr>
          <w:rFonts w:asciiTheme="majorHAnsi" w:hAnsiTheme="majorHAnsi" w:cstheme="majorHAnsi"/>
          <w:b/>
          <w:sz w:val="28"/>
        </w:rPr>
        <w:t>b)</w:t>
      </w:r>
    </w:p>
    <w:p w:rsidR="00D63EEC" w:rsidRDefault="00D63EEC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    </w:t>
      </w:r>
      <w:r>
        <w:rPr>
          <w:noProof/>
        </w:rPr>
        <w:drawing>
          <wp:inline distT="0" distB="0" distL="0" distR="0" wp14:anchorId="40191C6A" wp14:editId="7720AF2B">
            <wp:extent cx="1485900" cy="5715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972"/>
        <w:gridCol w:w="2977"/>
      </w:tblGrid>
      <w:tr w:rsidR="00D63EEC" w:rsidTr="009E697D">
        <w:tc>
          <w:tcPr>
            <w:tcW w:w="2972" w:type="dxa"/>
            <w:shd w:val="clear" w:color="auto" w:fill="FFE599" w:themeFill="accent4" w:themeFillTint="66"/>
          </w:tcPr>
          <w:p w:rsidR="00D63EEC" w:rsidRPr="000C1F71" w:rsidRDefault="00D63EEC" w:rsidP="009E697D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D63EEC" w:rsidRPr="000C1F71" w:rsidRDefault="00D63EEC" w:rsidP="009E697D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D63EEC" w:rsidTr="009E697D">
        <w:tc>
          <w:tcPr>
            <w:tcW w:w="2972" w:type="dxa"/>
          </w:tcPr>
          <w:p w:rsidR="00D63EEC" w:rsidRDefault="00D63EEC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5DD1E6AF" wp14:editId="588BB7F7">
                  <wp:extent cx="320722" cy="338876"/>
                  <wp:effectExtent l="0" t="0" r="3175" b="444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D63EEC" w:rsidRDefault="00D63EEC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0A1A7FB6" wp14:editId="35A20D4F">
                  <wp:extent cx="320722" cy="303842"/>
                  <wp:effectExtent l="0" t="0" r="3175" b="127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A1A7FB6" wp14:editId="35A20D4F">
                  <wp:extent cx="320722" cy="303842"/>
                  <wp:effectExtent l="0" t="0" r="3175" b="127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3EEC" w:rsidTr="009E697D">
        <w:tc>
          <w:tcPr>
            <w:tcW w:w="2972" w:type="dxa"/>
          </w:tcPr>
          <w:p w:rsidR="00D63EEC" w:rsidRDefault="00D63EEC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5DD1E6AF" wp14:editId="588BB7F7">
                  <wp:extent cx="320722" cy="338876"/>
                  <wp:effectExtent l="0" t="0" r="3175" b="444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D63EEC" w:rsidRDefault="00D63EEC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0A1A7FB6" wp14:editId="35A20D4F">
                  <wp:extent cx="320722" cy="303842"/>
                  <wp:effectExtent l="0" t="0" r="3175" b="127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A1A7FB6" wp14:editId="35A20D4F">
                  <wp:extent cx="320722" cy="303842"/>
                  <wp:effectExtent l="0" t="0" r="3175" b="127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3EEC" w:rsidTr="00D63EEC">
        <w:trPr>
          <w:trHeight w:val="534"/>
        </w:trPr>
        <w:tc>
          <w:tcPr>
            <w:tcW w:w="2972" w:type="dxa"/>
          </w:tcPr>
          <w:p w:rsidR="00D63EEC" w:rsidRDefault="00D63EEC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5DD1E6AF" wp14:editId="588BB7F7">
                  <wp:extent cx="320722" cy="338876"/>
                  <wp:effectExtent l="0" t="0" r="3175" b="444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D63EEC" w:rsidRDefault="00D63EEC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0A1A7FB6" wp14:editId="35A20D4F">
                  <wp:extent cx="320722" cy="303842"/>
                  <wp:effectExtent l="0" t="0" r="3175" b="127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A1A7FB6" wp14:editId="35A20D4F">
                  <wp:extent cx="320722" cy="303842"/>
                  <wp:effectExtent l="0" t="0" r="3175" b="127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3EEC" w:rsidTr="009E697D">
        <w:tc>
          <w:tcPr>
            <w:tcW w:w="2972" w:type="dxa"/>
          </w:tcPr>
          <w:p w:rsidR="00D63EEC" w:rsidRDefault="00D63EEC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5DD1E6AF" wp14:editId="588BB7F7">
                  <wp:extent cx="320722" cy="338876"/>
                  <wp:effectExtent l="0" t="0" r="3175" b="444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D63EEC" w:rsidRDefault="00D63EEC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0A1A7FB6" wp14:editId="35A20D4F">
                  <wp:extent cx="320722" cy="303842"/>
                  <wp:effectExtent l="0" t="0" r="3175" b="127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A1A7FB6" wp14:editId="35A20D4F">
                  <wp:extent cx="320722" cy="303842"/>
                  <wp:effectExtent l="0" t="0" r="3175" b="127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3EEC" w:rsidRPr="00D63EEC" w:rsidRDefault="00D63EEC" w:rsidP="00107B53">
      <w:pPr>
        <w:rPr>
          <w:rFonts w:asciiTheme="majorHAnsi" w:hAnsiTheme="majorHAnsi" w:cstheme="majorHAnsi"/>
          <w:sz w:val="28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</w:rPr>
      </w:pPr>
    </w:p>
    <w:p w:rsidR="00D63EEC" w:rsidRDefault="00D63EEC" w:rsidP="00107B53">
      <w:pPr>
        <w:rPr>
          <w:rFonts w:asciiTheme="majorHAnsi" w:hAnsiTheme="majorHAnsi" w:cstheme="majorHAnsi"/>
          <w:sz w:val="28"/>
        </w:rPr>
      </w:pPr>
      <w:r w:rsidRPr="00D63EEC">
        <w:rPr>
          <w:rFonts w:asciiTheme="majorHAnsi" w:hAnsiTheme="majorHAnsi" w:cstheme="majorHAnsi"/>
          <w:sz w:val="28"/>
        </w:rPr>
        <w:t>3.</w:t>
      </w:r>
    </w:p>
    <w:p w:rsidR="00D63EEC" w:rsidRDefault="00D63EEC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A032F83" wp14:editId="1A97614E">
            <wp:extent cx="1819275" cy="619125"/>
            <wp:effectExtent l="0" t="0" r="9525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972"/>
        <w:gridCol w:w="2977"/>
      </w:tblGrid>
      <w:tr w:rsidR="00D63EEC" w:rsidTr="009E697D">
        <w:tc>
          <w:tcPr>
            <w:tcW w:w="2972" w:type="dxa"/>
            <w:shd w:val="clear" w:color="auto" w:fill="FFE599" w:themeFill="accent4" w:themeFillTint="66"/>
          </w:tcPr>
          <w:p w:rsidR="00D63EEC" w:rsidRPr="000C1F71" w:rsidRDefault="00D63EEC" w:rsidP="009E697D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D63EEC" w:rsidRPr="000C1F71" w:rsidRDefault="00D63EEC" w:rsidP="009E697D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D63EEC" w:rsidTr="009E697D">
        <w:tc>
          <w:tcPr>
            <w:tcW w:w="2972" w:type="dxa"/>
          </w:tcPr>
          <w:p w:rsidR="00D63EEC" w:rsidRDefault="00D63EEC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168A6974" wp14:editId="56FC548A">
                  <wp:extent cx="320722" cy="338876"/>
                  <wp:effectExtent l="0" t="0" r="3175" b="4445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68A6974" wp14:editId="56FC548A">
                  <wp:extent cx="320722" cy="338876"/>
                  <wp:effectExtent l="0" t="0" r="3175" b="4445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D63EEC" w:rsidRDefault="00E6649F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444436D8" wp14:editId="07F8D15E">
                  <wp:extent cx="320722" cy="303842"/>
                  <wp:effectExtent l="0" t="0" r="3175" b="127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44436D8" wp14:editId="07F8D15E">
                  <wp:extent cx="320722" cy="303842"/>
                  <wp:effectExtent l="0" t="0" r="3175" b="127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44436D8" wp14:editId="07F8D15E">
                  <wp:extent cx="320722" cy="303842"/>
                  <wp:effectExtent l="0" t="0" r="3175" b="127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44436D8" wp14:editId="07F8D15E">
                  <wp:extent cx="320722" cy="303842"/>
                  <wp:effectExtent l="0" t="0" r="3175" b="127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3EEC" w:rsidTr="009E697D">
        <w:tc>
          <w:tcPr>
            <w:tcW w:w="2972" w:type="dxa"/>
          </w:tcPr>
          <w:p w:rsidR="00D63EEC" w:rsidRDefault="00D63EEC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168A6974" wp14:editId="56FC548A">
                  <wp:extent cx="320722" cy="338876"/>
                  <wp:effectExtent l="0" t="0" r="3175" b="4445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68A6974" wp14:editId="56FC548A">
                  <wp:extent cx="320722" cy="338876"/>
                  <wp:effectExtent l="0" t="0" r="3175" b="444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D63EEC" w:rsidRPr="00E6649F" w:rsidRDefault="00E6649F" w:rsidP="009E697D">
            <w:r>
              <w:rPr>
                <w:noProof/>
              </w:rPr>
              <w:drawing>
                <wp:inline distT="0" distB="0" distL="0" distR="0" wp14:anchorId="444436D8" wp14:editId="07F8D15E">
                  <wp:extent cx="320722" cy="303842"/>
                  <wp:effectExtent l="0" t="0" r="3175" b="127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44436D8" wp14:editId="07F8D15E">
                  <wp:extent cx="320722" cy="303842"/>
                  <wp:effectExtent l="0" t="0" r="3175" b="127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44436D8" wp14:editId="07F8D15E">
                  <wp:extent cx="320722" cy="303842"/>
                  <wp:effectExtent l="0" t="0" r="3175" b="127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44436D8" wp14:editId="07F8D15E">
                  <wp:extent cx="320722" cy="303842"/>
                  <wp:effectExtent l="0" t="0" r="3175" b="127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3EEC" w:rsidTr="009E697D">
        <w:tc>
          <w:tcPr>
            <w:tcW w:w="2972" w:type="dxa"/>
          </w:tcPr>
          <w:p w:rsidR="00D63EEC" w:rsidRDefault="00D63EEC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168A6974" wp14:editId="56FC548A">
                  <wp:extent cx="320722" cy="338876"/>
                  <wp:effectExtent l="0" t="0" r="3175" b="444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68A6974" wp14:editId="56FC548A">
                  <wp:extent cx="320722" cy="338876"/>
                  <wp:effectExtent l="0" t="0" r="3175" b="4445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D63EEC" w:rsidRDefault="00E6649F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444436D8" wp14:editId="07F8D15E">
                  <wp:extent cx="320722" cy="303842"/>
                  <wp:effectExtent l="0" t="0" r="3175" b="127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44436D8" wp14:editId="07F8D15E">
                  <wp:extent cx="320722" cy="303842"/>
                  <wp:effectExtent l="0" t="0" r="3175" b="127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44436D8" wp14:editId="07F8D15E">
                  <wp:extent cx="320722" cy="303842"/>
                  <wp:effectExtent l="0" t="0" r="3175" b="127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44436D8" wp14:editId="07F8D15E">
                  <wp:extent cx="320722" cy="303842"/>
                  <wp:effectExtent l="0" t="0" r="3175" b="127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3EEC" w:rsidRPr="00D63EEC" w:rsidRDefault="00D63EEC" w:rsidP="00107B53">
      <w:pPr>
        <w:rPr>
          <w:rFonts w:asciiTheme="majorHAnsi" w:hAnsiTheme="majorHAnsi" w:cstheme="majorHAnsi"/>
          <w:sz w:val="28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6649F" w:rsidP="00107B53">
      <w:pPr>
        <w:rPr>
          <w:rFonts w:asciiTheme="majorHAnsi" w:hAnsiTheme="majorHAnsi" w:cstheme="majorHAnsi"/>
        </w:rPr>
      </w:pPr>
      <w:r>
        <w:rPr>
          <w:noProof/>
        </w:rPr>
        <w:drawing>
          <wp:inline distT="0" distB="0" distL="0" distR="0" wp14:anchorId="7946385B" wp14:editId="35230880">
            <wp:extent cx="1714500" cy="561975"/>
            <wp:effectExtent l="0" t="0" r="0" b="9525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972"/>
        <w:gridCol w:w="2977"/>
      </w:tblGrid>
      <w:tr w:rsidR="00E6649F" w:rsidTr="009E697D">
        <w:tc>
          <w:tcPr>
            <w:tcW w:w="2972" w:type="dxa"/>
            <w:shd w:val="clear" w:color="auto" w:fill="FFE599" w:themeFill="accent4" w:themeFillTint="66"/>
          </w:tcPr>
          <w:p w:rsidR="00E6649F" w:rsidRPr="000C1F71" w:rsidRDefault="00E6649F" w:rsidP="009E697D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E6649F" w:rsidRPr="000C1F71" w:rsidRDefault="00E6649F" w:rsidP="009E697D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E6649F" w:rsidTr="009E697D">
        <w:tc>
          <w:tcPr>
            <w:tcW w:w="2972" w:type="dxa"/>
          </w:tcPr>
          <w:p w:rsidR="00E6649F" w:rsidRDefault="00E6649F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6834E05" wp14:editId="1654DA27">
                  <wp:extent cx="320722" cy="338876"/>
                  <wp:effectExtent l="0" t="0" r="3175" b="4445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6834E05" wp14:editId="1654DA27">
                  <wp:extent cx="320722" cy="338876"/>
                  <wp:effectExtent l="0" t="0" r="3175" b="4445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E6649F" w:rsidRDefault="00E6649F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55FB3FB0" wp14:editId="22C71BF4">
                  <wp:extent cx="320722" cy="303842"/>
                  <wp:effectExtent l="0" t="0" r="3175" b="127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5FB3FB0" wp14:editId="22C71BF4">
                  <wp:extent cx="320722" cy="303842"/>
                  <wp:effectExtent l="0" t="0" r="3175" b="127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5FB3FB0" wp14:editId="22C71BF4">
                  <wp:extent cx="320722" cy="303842"/>
                  <wp:effectExtent l="0" t="0" r="3175" b="127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649F" w:rsidTr="009E697D">
        <w:tc>
          <w:tcPr>
            <w:tcW w:w="2972" w:type="dxa"/>
          </w:tcPr>
          <w:p w:rsidR="00E6649F" w:rsidRDefault="00E6649F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6834E05" wp14:editId="1654DA27">
                  <wp:extent cx="320722" cy="338876"/>
                  <wp:effectExtent l="0" t="0" r="3175" b="4445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6834E05" wp14:editId="1654DA27">
                  <wp:extent cx="320722" cy="338876"/>
                  <wp:effectExtent l="0" t="0" r="3175" b="4445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E6649F" w:rsidRDefault="00E6649F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55FB3FB0" wp14:editId="22C71BF4">
                  <wp:extent cx="320722" cy="303842"/>
                  <wp:effectExtent l="0" t="0" r="3175" b="127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5FB3FB0" wp14:editId="22C71BF4">
                  <wp:extent cx="320722" cy="303842"/>
                  <wp:effectExtent l="0" t="0" r="3175" b="127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5FB3FB0" wp14:editId="22C71BF4">
                  <wp:extent cx="320722" cy="303842"/>
                  <wp:effectExtent l="0" t="0" r="3175" b="127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649F" w:rsidTr="009E697D">
        <w:tc>
          <w:tcPr>
            <w:tcW w:w="2972" w:type="dxa"/>
          </w:tcPr>
          <w:p w:rsidR="00E6649F" w:rsidRDefault="00E6649F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6834E05" wp14:editId="1654DA27">
                  <wp:extent cx="320722" cy="338876"/>
                  <wp:effectExtent l="0" t="0" r="3175" b="4445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6834E05" wp14:editId="1654DA27">
                  <wp:extent cx="320722" cy="338876"/>
                  <wp:effectExtent l="0" t="0" r="3175" b="4445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E6649F" w:rsidRDefault="00E6649F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55FB3FB0" wp14:editId="22C71BF4">
                  <wp:extent cx="320722" cy="303842"/>
                  <wp:effectExtent l="0" t="0" r="3175" b="127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5FB3FB0" wp14:editId="22C71BF4">
                  <wp:extent cx="320722" cy="303842"/>
                  <wp:effectExtent l="0" t="0" r="3175" b="127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5FB3FB0" wp14:editId="22C71BF4">
                  <wp:extent cx="320722" cy="303842"/>
                  <wp:effectExtent l="0" t="0" r="3175" b="127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649F" w:rsidTr="009E697D">
        <w:tc>
          <w:tcPr>
            <w:tcW w:w="2972" w:type="dxa"/>
          </w:tcPr>
          <w:p w:rsidR="00E6649F" w:rsidRDefault="00E6649F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6834E05" wp14:editId="1654DA27">
                  <wp:extent cx="320722" cy="338876"/>
                  <wp:effectExtent l="0" t="0" r="3175" b="4445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6834E05" wp14:editId="1654DA27">
                  <wp:extent cx="320722" cy="338876"/>
                  <wp:effectExtent l="0" t="0" r="3175" b="4445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E6649F" w:rsidRDefault="00E6649F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55FB3FB0" wp14:editId="22C71BF4">
                  <wp:extent cx="320722" cy="303842"/>
                  <wp:effectExtent l="0" t="0" r="3175" b="127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5FB3FB0" wp14:editId="22C71BF4">
                  <wp:extent cx="320722" cy="303842"/>
                  <wp:effectExtent l="0" t="0" r="3175" b="127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5FB3FB0" wp14:editId="22C71BF4">
                  <wp:extent cx="320722" cy="303842"/>
                  <wp:effectExtent l="0" t="0" r="3175" b="127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649F" w:rsidRDefault="00E6649F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6649F" w:rsidRDefault="00E6649F" w:rsidP="00107B53">
      <w:pPr>
        <w:rPr>
          <w:rFonts w:asciiTheme="majorHAnsi" w:hAnsiTheme="majorHAnsi" w:cstheme="majorHAnsi"/>
        </w:rPr>
      </w:pPr>
    </w:p>
    <w:p w:rsidR="00E6649F" w:rsidRDefault="00E6649F" w:rsidP="00107B53">
      <w:pPr>
        <w:rPr>
          <w:rFonts w:asciiTheme="majorHAnsi" w:hAnsiTheme="majorHAnsi" w:cstheme="majorHAnsi"/>
        </w:rPr>
      </w:pPr>
    </w:p>
    <w:p w:rsidR="00E6649F" w:rsidRDefault="00E6649F" w:rsidP="00107B53">
      <w:pPr>
        <w:rPr>
          <w:rFonts w:asciiTheme="majorHAnsi" w:hAnsiTheme="majorHAnsi" w:cstheme="majorHAnsi"/>
        </w:rPr>
      </w:pPr>
    </w:p>
    <w:p w:rsidR="00E6649F" w:rsidRDefault="00E6649F" w:rsidP="00107B53">
      <w:pPr>
        <w:rPr>
          <w:rFonts w:asciiTheme="majorHAnsi" w:hAnsiTheme="majorHAnsi" w:cstheme="majorHAnsi"/>
        </w:rPr>
      </w:pPr>
    </w:p>
    <w:p w:rsidR="00E6649F" w:rsidRDefault="00E6649F" w:rsidP="00107B53">
      <w:pPr>
        <w:rPr>
          <w:rFonts w:asciiTheme="majorHAnsi" w:hAnsiTheme="majorHAnsi" w:cstheme="majorHAnsi"/>
        </w:rPr>
      </w:pPr>
    </w:p>
    <w:p w:rsidR="00E6649F" w:rsidRPr="00E6649F" w:rsidRDefault="00E6649F" w:rsidP="00107B53">
      <w:pPr>
        <w:rPr>
          <w:rFonts w:asciiTheme="majorHAnsi" w:hAnsiTheme="majorHAnsi" w:cstheme="majorHAnsi"/>
          <w:sz w:val="28"/>
        </w:rPr>
      </w:pPr>
      <w:r w:rsidRPr="00E6649F">
        <w:rPr>
          <w:rFonts w:asciiTheme="majorHAnsi" w:hAnsiTheme="majorHAnsi" w:cstheme="majorHAnsi"/>
          <w:sz w:val="28"/>
        </w:rPr>
        <w:t>4.</w:t>
      </w:r>
    </w:p>
    <w:p w:rsidR="00E6649F" w:rsidRDefault="00E6649F" w:rsidP="00107B53">
      <w:pPr>
        <w:rPr>
          <w:rFonts w:asciiTheme="majorHAnsi" w:hAnsiTheme="majorHAnsi" w:cstheme="majorHAnsi"/>
          <w:b/>
        </w:rPr>
      </w:pPr>
      <w:r>
        <w:rPr>
          <w:noProof/>
        </w:rPr>
        <w:drawing>
          <wp:inline distT="0" distB="0" distL="0" distR="0" wp14:anchorId="7A49D141" wp14:editId="7CED9D1A">
            <wp:extent cx="3609975" cy="2627669"/>
            <wp:effectExtent l="0" t="0" r="0" b="127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15870" cy="26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649F" w:rsidRDefault="00E6649F" w:rsidP="00107B53">
      <w:pPr>
        <w:rPr>
          <w:rFonts w:asciiTheme="majorHAnsi" w:hAnsiTheme="majorHAnsi" w:cstheme="majorHAnsi"/>
          <w:b/>
        </w:rPr>
      </w:pPr>
      <w:r>
        <w:rPr>
          <w:noProof/>
        </w:rPr>
        <w:drawing>
          <wp:inline distT="0" distB="0" distL="0" distR="0" wp14:anchorId="4A034FB1" wp14:editId="49FBE4E3">
            <wp:extent cx="4664075" cy="2223770"/>
            <wp:effectExtent l="0" t="0" r="3175" b="508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22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649F" w:rsidRDefault="00E6649F" w:rsidP="00107B53">
      <w:pPr>
        <w:rPr>
          <w:rFonts w:asciiTheme="majorHAnsi" w:hAnsiTheme="majorHAnsi" w:cstheme="majorHAnsi"/>
          <w:b/>
        </w:rPr>
      </w:pPr>
    </w:p>
    <w:p w:rsidR="00E6649F" w:rsidRDefault="00E6649F" w:rsidP="00107B53">
      <w:pPr>
        <w:rPr>
          <w:rFonts w:asciiTheme="majorHAnsi" w:hAnsiTheme="majorHAnsi" w:cstheme="majorHAnsi"/>
          <w:b/>
        </w:rPr>
      </w:pPr>
    </w:p>
    <w:p w:rsidR="00E6649F" w:rsidRDefault="00E6649F" w:rsidP="00107B53">
      <w:pPr>
        <w:rPr>
          <w:rFonts w:asciiTheme="majorHAnsi" w:hAnsiTheme="majorHAnsi" w:cstheme="majorHAnsi"/>
          <w:b/>
        </w:rPr>
      </w:pPr>
    </w:p>
    <w:p w:rsidR="00E6649F" w:rsidRDefault="00E6649F" w:rsidP="00107B53">
      <w:pPr>
        <w:rPr>
          <w:rFonts w:asciiTheme="majorHAnsi" w:hAnsiTheme="majorHAnsi" w:cstheme="majorHAnsi"/>
          <w:b/>
        </w:rPr>
      </w:pPr>
    </w:p>
    <w:p w:rsidR="00E6649F" w:rsidRDefault="00E6649F" w:rsidP="00107B53">
      <w:pPr>
        <w:rPr>
          <w:rFonts w:asciiTheme="majorHAnsi" w:hAnsiTheme="majorHAnsi" w:cstheme="majorHAnsi"/>
          <w:b/>
        </w:rPr>
      </w:pPr>
    </w:p>
    <w:p w:rsidR="00E6649F" w:rsidRDefault="00E6649F" w:rsidP="00107B53">
      <w:pPr>
        <w:rPr>
          <w:rFonts w:asciiTheme="majorHAnsi" w:hAnsiTheme="majorHAnsi" w:cstheme="majorHAnsi"/>
          <w:b/>
        </w:rPr>
      </w:pPr>
    </w:p>
    <w:p w:rsidR="00E6649F" w:rsidRPr="00E6649F" w:rsidRDefault="00E6649F" w:rsidP="00107B53">
      <w:pPr>
        <w:rPr>
          <w:rFonts w:asciiTheme="majorHAnsi" w:hAnsiTheme="majorHAnsi" w:cstheme="majorHAnsi"/>
          <w:sz w:val="28"/>
        </w:rPr>
      </w:pPr>
      <w:r w:rsidRPr="00E6649F">
        <w:rPr>
          <w:rFonts w:asciiTheme="majorHAnsi" w:hAnsiTheme="majorHAnsi" w:cstheme="majorHAnsi"/>
          <w:sz w:val="28"/>
        </w:rPr>
        <w:lastRenderedPageBreak/>
        <w:t>5.</w:t>
      </w:r>
    </w:p>
    <w:p w:rsidR="00E6649F" w:rsidRPr="00E6649F" w:rsidRDefault="00E6649F" w:rsidP="00107B53">
      <w:pPr>
        <w:rPr>
          <w:rFonts w:asciiTheme="majorHAnsi" w:hAnsiTheme="majorHAnsi" w:cstheme="majorHAnsi"/>
          <w:b/>
        </w:rPr>
      </w:pPr>
      <w:r>
        <w:rPr>
          <w:noProof/>
        </w:rPr>
        <w:drawing>
          <wp:inline distT="0" distB="0" distL="0" distR="0" wp14:anchorId="16ABCE0F" wp14:editId="4FEE911D">
            <wp:extent cx="4664075" cy="4672965"/>
            <wp:effectExtent l="0" t="0" r="3175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67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056D2C" w:rsidRPr="006446B9" w:rsidRDefault="00056D2C" w:rsidP="00107B53">
      <w:pPr>
        <w:rPr>
          <w:rFonts w:asciiTheme="majorHAnsi" w:hAnsiTheme="majorHAnsi" w:cstheme="majorHAnsi"/>
          <w:sz w:val="28"/>
        </w:rPr>
      </w:pPr>
    </w:p>
    <w:p w:rsidR="00107B53" w:rsidRP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sectPr w:rsidR="00107B53" w:rsidRPr="00107B53" w:rsidSect="00CB3E43">
      <w:headerReference w:type="default" r:id="rId18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DC3B14" w:rsidRDefault="006521FA" w:rsidP="00C40A55">
    <w:pPr>
      <w:pStyle w:val="Header"/>
      <w:jc w:val="right"/>
      <w:rPr>
        <w:rFonts w:asciiTheme="majorHAnsi" w:hAnsiTheme="majorHAnsi" w:cstheme="majorHAnsi"/>
      </w:rPr>
    </w:pPr>
    <w:proofErr w:type="gramStart"/>
    <w:r>
      <w:rPr>
        <w:rFonts w:asciiTheme="majorHAnsi" w:hAnsiTheme="majorHAnsi" w:cstheme="majorHAnsi"/>
      </w:rPr>
      <w:t>l</w:t>
    </w:r>
    <w:r w:rsidR="00B72666">
      <w:rPr>
        <w:rFonts w:asciiTheme="majorHAnsi" w:hAnsiTheme="majorHAnsi" w:cstheme="majorHAnsi"/>
      </w:rPr>
      <w:t>ess</w:t>
    </w:r>
    <w:proofErr w:type="gramEnd"/>
    <w:r w:rsidR="00B72666">
      <w:rPr>
        <w:rFonts w:asciiTheme="majorHAnsi" w:hAnsiTheme="majorHAnsi" w:cstheme="majorHAnsi"/>
      </w:rPr>
      <w:t xml:space="preserve"> challenge</w:t>
    </w:r>
    <w:r>
      <w:rPr>
        <w:rFonts w:asciiTheme="majorHAnsi" w:hAnsiTheme="majorHAnsi" w:cstheme="majorHAnsi"/>
      </w:rPr>
      <w:t xml:space="preserve"> q’s 1-3</w:t>
    </w:r>
    <w:r w:rsidR="00462FF0">
      <w:rPr>
        <w:rFonts w:asciiTheme="majorHAnsi" w:hAnsiTheme="majorHAnsi" w:cstheme="majorHAnsi"/>
      </w:rPr>
      <w:t>a</w:t>
    </w:r>
    <w:r w:rsidR="00E97B31" w:rsidRPr="00DC3B14">
      <w:rPr>
        <w:rFonts w:asciiTheme="majorHAnsi" w:hAnsiTheme="majorHAnsi" w:cstheme="majorHAnsi"/>
      </w:rPr>
      <w:t xml:space="preserve">          </w:t>
    </w:r>
    <w:r w:rsidR="00E64311">
      <w:rPr>
        <w:rFonts w:asciiTheme="majorHAnsi" w:hAnsiTheme="majorHAnsi" w:cstheme="majorHAnsi"/>
      </w:rPr>
      <w:t>most children q’s 1-4</w:t>
    </w:r>
    <w:r w:rsidR="00E97B31" w:rsidRPr="00DC3B14">
      <w:rPr>
        <w:rFonts w:asciiTheme="majorHAnsi" w:hAnsiTheme="majorHAnsi" w:cstheme="majorHAnsi"/>
      </w:rPr>
      <w:t xml:space="preserve">          </w:t>
    </w:r>
    <w:r w:rsidR="0020278C">
      <w:rPr>
        <w:rFonts w:asciiTheme="majorHAnsi" w:hAnsiTheme="majorHAnsi" w:cstheme="majorHAnsi"/>
      </w:rPr>
      <w:t>more challenge</w:t>
    </w:r>
    <w:r w:rsidR="00E64311">
      <w:rPr>
        <w:rFonts w:asciiTheme="majorHAnsi" w:hAnsiTheme="majorHAnsi" w:cstheme="majorHAnsi"/>
      </w:rPr>
      <w:t xml:space="preserve"> q’s 1-5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4518E"/>
    <w:multiLevelType w:val="hybridMultilevel"/>
    <w:tmpl w:val="0D0262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C"/>
    <w:rsid w:val="00060AB9"/>
    <w:rsid w:val="00061234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7B53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B48B5"/>
    <w:rsid w:val="001D74A7"/>
    <w:rsid w:val="001E235B"/>
    <w:rsid w:val="001F5748"/>
    <w:rsid w:val="0020174D"/>
    <w:rsid w:val="0020278C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56351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51BFD"/>
    <w:rsid w:val="00462FF0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4A8D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46B9"/>
    <w:rsid w:val="006454D9"/>
    <w:rsid w:val="006521FA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36E8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1234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13560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2666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40A5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56C04"/>
    <w:rsid w:val="00D6044E"/>
    <w:rsid w:val="00D63EEC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C3B14"/>
    <w:rsid w:val="00DD3CFC"/>
    <w:rsid w:val="00DD66ED"/>
    <w:rsid w:val="00DE60FE"/>
    <w:rsid w:val="00DF33EB"/>
    <w:rsid w:val="00E42356"/>
    <w:rsid w:val="00E450CE"/>
    <w:rsid w:val="00E5067A"/>
    <w:rsid w:val="00E64311"/>
    <w:rsid w:val="00E6649F"/>
    <w:rsid w:val="00E762F7"/>
    <w:rsid w:val="00E9282E"/>
    <w:rsid w:val="00E9767D"/>
    <w:rsid w:val="00E97B31"/>
    <w:rsid w:val="00EA4F0E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B54821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0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9</TotalTime>
  <Pages>3</Pages>
  <Words>18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2021-02-02T10:29:00Z</dcterms:created>
  <dcterms:modified xsi:type="dcterms:W3CDTF">2021-02-02T10:42:00Z</dcterms:modified>
</cp:coreProperties>
</file>